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10422" w14:textId="77777777" w:rsidR="007130CC" w:rsidRDefault="007130CC" w:rsidP="007130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COBHAM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3188540F" w14:textId="77777777" w:rsidR="007130CC" w:rsidRDefault="007130CC" w:rsidP="007130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560D96C5" w14:textId="77777777" w:rsidR="007130CC" w:rsidRDefault="007130CC" w:rsidP="007130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25DDCCE" w14:textId="77777777" w:rsidR="007130CC" w:rsidRDefault="007130CC" w:rsidP="007130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5ECB17D" w14:textId="77777777" w:rsidR="007130CC" w:rsidRDefault="007130CC" w:rsidP="007130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28 Jun.1404</w:t>
      </w:r>
      <w:r>
        <w:rPr>
          <w:rFonts w:cs="Times New Roman"/>
          <w:color w:val="282B30"/>
          <w:szCs w:val="24"/>
          <w:shd w:val="clear" w:color="auto" w:fill="FFFFFF"/>
        </w:rPr>
        <w:tab/>
        <w:t>He was appointed to serve at sea under the command of Thomas Berkeley,</w:t>
      </w:r>
    </w:p>
    <w:p w14:paraId="2461DC68" w14:textId="77777777" w:rsidR="007130CC" w:rsidRDefault="007130CC" w:rsidP="007130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Lord Berkeley(q.v.).</w:t>
      </w:r>
    </w:p>
    <w:p w14:paraId="59514D02" w14:textId="77777777" w:rsidR="007130CC" w:rsidRDefault="007130CC" w:rsidP="007130CC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E101/43/32, m1,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1F042DA8" w14:textId="77777777" w:rsidR="007130CC" w:rsidRDefault="007130CC" w:rsidP="007130C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7E583708" w14:textId="77777777" w:rsidR="007130CC" w:rsidRDefault="007130CC" w:rsidP="007130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944262B" w14:textId="77777777" w:rsidR="007130CC" w:rsidRDefault="007130CC" w:rsidP="007130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67907A0" w14:textId="77777777" w:rsidR="007130CC" w:rsidRDefault="007130CC" w:rsidP="007130C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15 February 2023</w:t>
      </w:r>
    </w:p>
    <w:p w14:paraId="0CE2FFA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E149B" w14:textId="77777777" w:rsidR="00BF1899" w:rsidRDefault="00BF1899" w:rsidP="009139A6">
      <w:r>
        <w:separator/>
      </w:r>
    </w:p>
  </w:endnote>
  <w:endnote w:type="continuationSeparator" w:id="0">
    <w:p w14:paraId="116AA7F8" w14:textId="77777777" w:rsidR="00BF1899" w:rsidRDefault="00BF18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CEE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6E3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A38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44008" w14:textId="77777777" w:rsidR="00BF1899" w:rsidRDefault="00BF1899" w:rsidP="009139A6">
      <w:r>
        <w:separator/>
      </w:r>
    </w:p>
  </w:footnote>
  <w:footnote w:type="continuationSeparator" w:id="0">
    <w:p w14:paraId="20BC8DA2" w14:textId="77777777" w:rsidR="00BF1899" w:rsidRDefault="00BF18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D64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FA2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2A0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0CC"/>
    <w:rsid w:val="000666E0"/>
    <w:rsid w:val="002510B7"/>
    <w:rsid w:val="005C130B"/>
    <w:rsid w:val="007130CC"/>
    <w:rsid w:val="00826F5C"/>
    <w:rsid w:val="009139A6"/>
    <w:rsid w:val="009448BB"/>
    <w:rsid w:val="00947624"/>
    <w:rsid w:val="00A3176C"/>
    <w:rsid w:val="00AE65F8"/>
    <w:rsid w:val="00BA00AB"/>
    <w:rsid w:val="00BF1899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8E348"/>
  <w15:chartTrackingRefBased/>
  <w15:docId w15:val="{690D34A4-3DE0-436C-B1E5-FF9C0BBAA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2023-03-06T21:44:00Z</dcterms:created>
  <dcterms:modified xsi:type="dcterms:W3CDTF">2023-03-06T21:44:00Z</dcterms:modified>
</cp:coreProperties>
</file>